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A3C3D" w:rsidP="00C009D8">
      <w:pPr>
        <w:pStyle w:val="NoSpacing"/>
      </w:pPr>
      <w:r>
        <w:rPr>
          <w:u w:val="single"/>
        </w:rPr>
        <w:t>William UPTON</w:t>
      </w:r>
      <w:r>
        <w:t xml:space="preserve">       (b.ca.1386)</w:t>
      </w:r>
    </w:p>
    <w:p w:rsidR="00EA3C3D" w:rsidRDefault="00EA3C3D" w:rsidP="00C009D8">
      <w:pPr>
        <w:pStyle w:val="NoSpacing"/>
      </w:pPr>
    </w:p>
    <w:p w:rsidR="00EA3C3D" w:rsidRDefault="00EA3C3D" w:rsidP="00C009D8">
      <w:pPr>
        <w:pStyle w:val="NoSpacing"/>
      </w:pPr>
    </w:p>
    <w:p w:rsidR="00EA3C3D" w:rsidRDefault="00EA3C3D" w:rsidP="00C009D8">
      <w:pPr>
        <w:pStyle w:val="NoSpacing"/>
      </w:pPr>
      <w:r>
        <w:t xml:space="preserve">  1 Jan.1418</w:t>
      </w:r>
      <w:r>
        <w:tab/>
        <w:t>He rode to London for two bottles of red wine for the godfather and</w:t>
      </w:r>
    </w:p>
    <w:p w:rsidR="00EA3C3D" w:rsidRDefault="00EA3C3D" w:rsidP="00C009D8">
      <w:pPr>
        <w:pStyle w:val="NoSpacing"/>
      </w:pPr>
      <w:r>
        <w:tab/>
      </w:r>
      <w:r>
        <w:tab/>
      </w:r>
      <w:proofErr w:type="gramStart"/>
      <w:r>
        <w:t>godmother</w:t>
      </w:r>
      <w:proofErr w:type="gramEnd"/>
      <w:r>
        <w:t xml:space="preserve"> on the day that Miles </w:t>
      </w:r>
      <w:proofErr w:type="spellStart"/>
      <w:r>
        <w:t>Windsore</w:t>
      </w:r>
      <w:proofErr w:type="spellEnd"/>
      <w:r>
        <w:t>(q.v.) was born and baptised</w:t>
      </w:r>
    </w:p>
    <w:p w:rsidR="00EA3C3D" w:rsidRDefault="00EA3C3D" w:rsidP="00C009D8">
      <w:pPr>
        <w:pStyle w:val="NoSpacing"/>
      </w:pPr>
      <w:r>
        <w:tab/>
      </w:r>
      <w:r>
        <w:tab/>
      </w:r>
      <w:proofErr w:type="gramStart"/>
      <w:r>
        <w:t>at</w:t>
      </w:r>
      <w:proofErr w:type="gramEnd"/>
      <w:r>
        <w:t xml:space="preserve"> Stanwell, Middlesex.</w:t>
      </w:r>
    </w:p>
    <w:p w:rsidR="00EA3C3D" w:rsidRDefault="00EA3C3D" w:rsidP="00C009D8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www.inquisitonspostmortem.ac.uk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25-303)</w:t>
      </w:r>
    </w:p>
    <w:p w:rsidR="00EA3C3D" w:rsidRDefault="00EA3C3D" w:rsidP="00EA3C3D">
      <w:pPr>
        <w:pStyle w:val="NoSpacing"/>
        <w:ind w:left="1440" w:hanging="1440"/>
      </w:pPr>
      <w:r>
        <w:t>16 May1439</w:t>
      </w:r>
      <w:r>
        <w:tab/>
        <w:t xml:space="preserve">He testified at the inquisition held at “The Boar’s Head”, Westminster, </w:t>
      </w:r>
    </w:p>
    <w:p w:rsidR="00EA3C3D" w:rsidRDefault="00EA3C3D" w:rsidP="00EA3C3D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prove Miles’s age.  </w:t>
      </w:r>
      <w:proofErr w:type="gramStart"/>
      <w:r>
        <w:t>(ibid.)</w:t>
      </w:r>
      <w:proofErr w:type="gramEnd"/>
    </w:p>
    <w:p w:rsidR="00EA3C3D" w:rsidRDefault="00EA3C3D" w:rsidP="00EA3C3D">
      <w:pPr>
        <w:pStyle w:val="NoSpacing"/>
      </w:pPr>
    </w:p>
    <w:p w:rsidR="00EA3C3D" w:rsidRDefault="00EA3C3D" w:rsidP="00EA3C3D">
      <w:pPr>
        <w:pStyle w:val="NoSpacing"/>
      </w:pPr>
    </w:p>
    <w:p w:rsidR="00EA3C3D" w:rsidRPr="00EA3C3D" w:rsidRDefault="00EA3C3D" w:rsidP="00EA3C3D">
      <w:pPr>
        <w:pStyle w:val="NoSpacing"/>
      </w:pPr>
      <w:r>
        <w:t>25 September 2015</w:t>
      </w:r>
      <w:bookmarkStart w:id="0" w:name="_GoBack"/>
      <w:bookmarkEnd w:id="0"/>
    </w:p>
    <w:sectPr w:rsidR="00EA3C3D" w:rsidRPr="00EA3C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C3D" w:rsidRDefault="00EA3C3D" w:rsidP="00920DE3">
      <w:pPr>
        <w:spacing w:after="0" w:line="240" w:lineRule="auto"/>
      </w:pPr>
      <w:r>
        <w:separator/>
      </w:r>
    </w:p>
  </w:endnote>
  <w:endnote w:type="continuationSeparator" w:id="0">
    <w:p w:rsidR="00EA3C3D" w:rsidRDefault="00EA3C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C3D" w:rsidRDefault="00EA3C3D" w:rsidP="00920DE3">
      <w:pPr>
        <w:spacing w:after="0" w:line="240" w:lineRule="auto"/>
      </w:pPr>
      <w:r>
        <w:separator/>
      </w:r>
    </w:p>
  </w:footnote>
  <w:footnote w:type="continuationSeparator" w:id="0">
    <w:p w:rsidR="00EA3C3D" w:rsidRDefault="00EA3C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3D"/>
    <w:rsid w:val="00120749"/>
    <w:rsid w:val="00624CAE"/>
    <w:rsid w:val="00920DE3"/>
    <w:rsid w:val="00C009D8"/>
    <w:rsid w:val="00CF53C8"/>
    <w:rsid w:val="00E47068"/>
    <w:rsid w:val="00EA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A3C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A3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2015-09-25T18:38:00Z</dcterms:created>
  <dcterms:modified xsi:type="dcterms:W3CDTF">2015-09-25T18:41:00Z</dcterms:modified>
</cp:coreProperties>
</file>